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0D3908" w14:textId="53049BBF" w:rsidR="00B35BFE" w:rsidRPr="00054BBD" w:rsidRDefault="008C6251" w:rsidP="00B35BFE">
      <w:pPr>
        <w:pStyle w:val="Overskrift2"/>
        <w:rPr>
          <w:color w:val="auto"/>
        </w:rPr>
      </w:pPr>
      <w:r>
        <w:t>Referansebeskrivelser</w:t>
      </w:r>
      <w:r w:rsidRPr="00A83C86">
        <w:t xml:space="preserve"> – </w:t>
      </w:r>
      <w:r w:rsidR="00054BBD" w:rsidRPr="00054BBD">
        <w:rPr>
          <w:color w:val="auto"/>
        </w:rPr>
        <w:t>Driftsavtale med tilhørende kjøp av klienter og utstyr</w:t>
      </w:r>
    </w:p>
    <w:p w14:paraId="763311AA" w14:textId="2CA2D461" w:rsidR="00710CA9" w:rsidRPr="00017BDF" w:rsidRDefault="008C6251" w:rsidP="00710CA9">
      <w:r w:rsidRPr="00D33C0E">
        <w:t>Konkurransegrunnlagets punkt</w:t>
      </w:r>
      <w:r w:rsidR="00C66BBB">
        <w:t xml:space="preserve"> 5.4.3.2</w:t>
      </w:r>
      <w:r>
        <w:rPr>
          <w:color w:val="D74E4E" w:themeColor="accent1"/>
        </w:rPr>
        <w:t xml:space="preserve"> </w:t>
      </w:r>
      <w:r w:rsidRPr="00D33C0E">
        <w:rPr>
          <w:i/>
          <w:iCs/>
        </w:rPr>
        <w:t xml:space="preserve">Krav til </w:t>
      </w:r>
      <w:r w:rsidR="00017BDF">
        <w:rPr>
          <w:i/>
          <w:iCs/>
        </w:rPr>
        <w:t>erfaring</w:t>
      </w:r>
      <w:r w:rsidRPr="00D33C0E">
        <w:t xml:space="preserve"> stiller krav til </w:t>
      </w:r>
      <w:r w:rsidR="00017BDF">
        <w:t>dokumentasjon på at Leverandøren</w:t>
      </w:r>
      <w:r w:rsidR="00017BDF" w:rsidRPr="00FB7FDE">
        <w:t xml:space="preserve"> </w:t>
      </w:r>
      <w:r w:rsidR="00017BDF">
        <w:t xml:space="preserve">har </w:t>
      </w:r>
      <w:r w:rsidR="00017BDF" w:rsidRPr="008C6251">
        <w:t xml:space="preserve">god </w:t>
      </w:r>
      <w:r w:rsidR="00017BDF">
        <w:t xml:space="preserve">erfaring fra relevante og sammenlignbare leveranser. </w:t>
      </w:r>
      <w:r w:rsidRPr="00184555">
        <w:rPr>
          <w:lang w:eastAsia="nb-NO"/>
        </w:rPr>
        <w:t xml:space="preserve">Med relevante og sammenlignbare leveranser menes </w:t>
      </w:r>
      <w:r>
        <w:rPr>
          <w:lang w:eastAsia="nb-NO"/>
        </w:rPr>
        <w:t>drift og leveranse av nettverk, klienter, tilleggsutstyr</w:t>
      </w:r>
      <w:r>
        <w:rPr>
          <w:lang w:eastAsia="nb-NO"/>
        </w:rPr>
        <w:t>.</w:t>
      </w:r>
      <w:r w:rsidRPr="00017BDF">
        <w:t xml:space="preserve"> </w:t>
      </w:r>
    </w:p>
    <w:p w14:paraId="3C608318" w14:textId="735358F6" w:rsidR="00017BDF" w:rsidRPr="008C6251" w:rsidRDefault="008C6251" w:rsidP="00017BDF">
      <w:r w:rsidRPr="008C6251">
        <w:t xml:space="preserve">Leverandøren skal dokumentere dette gjennom å beskrive sine </w:t>
      </w:r>
      <w:r w:rsidRPr="008C6251">
        <w:t xml:space="preserve">inntil fem (5) </w:t>
      </w:r>
      <w:r w:rsidRPr="008C6251">
        <w:t xml:space="preserve">mest relevante og sammenlignbare leveranser fra de </w:t>
      </w:r>
      <w:r w:rsidRPr="008C6251">
        <w:t xml:space="preserve">tre (3) </w:t>
      </w:r>
      <w:r w:rsidRPr="008C6251">
        <w:t>siste årene.</w:t>
      </w:r>
    </w:p>
    <w:p w14:paraId="4F88C099" w14:textId="77777777" w:rsidR="00710CA9" w:rsidRPr="00182F9B" w:rsidRDefault="00710CA9" w:rsidP="00937D33">
      <w:pPr>
        <w:spacing w:after="0"/>
      </w:pPr>
    </w:p>
    <w:p w14:paraId="12B99ADD" w14:textId="77777777" w:rsidR="00937D33" w:rsidRPr="00D33C0E" w:rsidRDefault="008C6251" w:rsidP="00937D33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14:paraId="7576CD6C" w14:textId="4059BE69" w:rsidR="00937D33" w:rsidRPr="00D33C0E" w:rsidRDefault="008C6251" w:rsidP="00937D33">
      <w:pPr>
        <w:spacing w:after="0"/>
        <w:rPr>
          <w:color w:val="0070C0"/>
        </w:rPr>
      </w:pPr>
      <w:r>
        <w:rPr>
          <w:color w:val="0070C0"/>
        </w:rPr>
        <w:t>F</w:t>
      </w:r>
      <w:r w:rsidRPr="00D33C0E">
        <w:rPr>
          <w:color w:val="0070C0"/>
        </w:rPr>
        <w:t>yll ut 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nedenfor.</w:t>
      </w:r>
    </w:p>
    <w:p w14:paraId="69B3B0D4" w14:textId="4DEAA979" w:rsidR="00937D33" w:rsidRPr="00D33C0E" w:rsidRDefault="008C6251" w:rsidP="00937D33">
      <w:pPr>
        <w:spacing w:after="0"/>
        <w:rPr>
          <w:color w:val="0070C0"/>
        </w:rPr>
      </w:pPr>
      <w:r w:rsidRPr="00D33C0E">
        <w:rPr>
          <w:color w:val="0070C0"/>
        </w:rPr>
        <w:t>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kan utvides ved behov.</w:t>
      </w:r>
    </w:p>
    <w:p w14:paraId="2D9393F4" w14:textId="77777777" w:rsidR="00937D33" w:rsidRPr="00182F9B" w:rsidRDefault="00937D33" w:rsidP="00937D33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C00C4B" w14:paraId="36408664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119FB070" w14:textId="5D6766D2" w:rsidR="00710CA9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 xml:space="preserve">Beskrivelse av referanse #1: </w:t>
            </w:r>
            <w:r w:rsidR="00495BFF"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 w:rsidR="00495BFF"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="00495BFF"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C00C4B" w14:paraId="47DF4195" w14:textId="77777777" w:rsidTr="001979C1">
        <w:trPr>
          <w:trHeight w:val="591"/>
        </w:trPr>
        <w:tc>
          <w:tcPr>
            <w:tcW w:w="3397" w:type="dxa"/>
          </w:tcPr>
          <w:p w14:paraId="1160756C" w14:textId="1D38571D" w:rsidR="00EB6085" w:rsidRPr="00D33C0E" w:rsidRDefault="008C6251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64706BAA" w14:textId="0504D5CA" w:rsidR="00EB6085" w:rsidRPr="00710CA9" w:rsidRDefault="00EB6085" w:rsidP="00EB6085">
            <w:pPr>
              <w:spacing w:after="160"/>
              <w:jc w:val="left"/>
            </w:pPr>
          </w:p>
        </w:tc>
      </w:tr>
      <w:tr w:rsidR="00C00C4B" w14:paraId="219C069C" w14:textId="77777777" w:rsidTr="001979C1">
        <w:trPr>
          <w:trHeight w:val="591"/>
        </w:trPr>
        <w:tc>
          <w:tcPr>
            <w:tcW w:w="3397" w:type="dxa"/>
          </w:tcPr>
          <w:p w14:paraId="310B6D44" w14:textId="456FD058" w:rsidR="00EB6085" w:rsidRPr="00D33C0E" w:rsidRDefault="008C6251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1E6B9E13" w14:textId="258A46C1" w:rsidR="00EB6085" w:rsidRPr="007F1BF5" w:rsidRDefault="00EB6085" w:rsidP="00EB6085">
            <w:pPr>
              <w:spacing w:after="160"/>
              <w:jc w:val="left"/>
            </w:pPr>
          </w:p>
        </w:tc>
      </w:tr>
      <w:tr w:rsidR="00C00C4B" w14:paraId="29C98F70" w14:textId="77777777" w:rsidTr="001979C1">
        <w:trPr>
          <w:trHeight w:val="591"/>
        </w:trPr>
        <w:tc>
          <w:tcPr>
            <w:tcW w:w="3397" w:type="dxa"/>
          </w:tcPr>
          <w:p w14:paraId="20045652" w14:textId="51CB4785" w:rsidR="00EB6085" w:rsidRPr="00D33C0E" w:rsidRDefault="008C6251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61703C63" w14:textId="44C91F92" w:rsidR="00EB6085" w:rsidRPr="007F1BF5" w:rsidRDefault="00EB6085" w:rsidP="00EB6085">
            <w:pPr>
              <w:spacing w:after="160"/>
              <w:jc w:val="left"/>
            </w:pPr>
          </w:p>
        </w:tc>
      </w:tr>
      <w:tr w:rsidR="00C00C4B" w14:paraId="107B5435" w14:textId="77777777" w:rsidTr="001979C1">
        <w:trPr>
          <w:trHeight w:val="591"/>
        </w:trPr>
        <w:tc>
          <w:tcPr>
            <w:tcW w:w="3397" w:type="dxa"/>
          </w:tcPr>
          <w:p w14:paraId="22B9ABC0" w14:textId="2DBCBB7D" w:rsidR="00EB6085" w:rsidRPr="00D33C0E" w:rsidRDefault="008C6251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47FEAE8E" w14:textId="72CD0C7C" w:rsidR="00EB6085" w:rsidRPr="007F1BF5" w:rsidRDefault="00EB6085" w:rsidP="00EB6085">
            <w:pPr>
              <w:spacing w:after="160"/>
              <w:jc w:val="left"/>
            </w:pPr>
          </w:p>
        </w:tc>
      </w:tr>
      <w:tr w:rsidR="00C00C4B" w14:paraId="23A8B3F1" w14:textId="77777777" w:rsidTr="001979C1">
        <w:trPr>
          <w:trHeight w:val="591"/>
        </w:trPr>
        <w:tc>
          <w:tcPr>
            <w:tcW w:w="3397" w:type="dxa"/>
          </w:tcPr>
          <w:p w14:paraId="21E8A003" w14:textId="4DBBE557" w:rsidR="00EB6085" w:rsidRPr="00D33C0E" w:rsidRDefault="008C6251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744F5CD1" w14:textId="3F64F931" w:rsidR="00EB6085" w:rsidRPr="007F1BF5" w:rsidRDefault="00EB6085" w:rsidP="00EB6085">
            <w:pPr>
              <w:spacing w:after="160"/>
              <w:jc w:val="left"/>
            </w:pPr>
          </w:p>
        </w:tc>
      </w:tr>
      <w:tr w:rsidR="00C00C4B" w14:paraId="77EF81A5" w14:textId="77777777" w:rsidTr="001979C1">
        <w:trPr>
          <w:trHeight w:val="591"/>
        </w:trPr>
        <w:tc>
          <w:tcPr>
            <w:tcW w:w="3397" w:type="dxa"/>
          </w:tcPr>
          <w:p w14:paraId="4BF1888F" w14:textId="69C0D417" w:rsidR="00EB6085" w:rsidRPr="00D33C0E" w:rsidRDefault="008C6251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14:paraId="0C10B4A9" w14:textId="1FB8A84A" w:rsidR="00EB6085" w:rsidRPr="007F1BF5" w:rsidRDefault="00EB6085" w:rsidP="00EB6085">
            <w:pPr>
              <w:spacing w:after="160"/>
              <w:jc w:val="left"/>
            </w:pPr>
          </w:p>
        </w:tc>
      </w:tr>
    </w:tbl>
    <w:p w14:paraId="4506927C" w14:textId="77777777" w:rsidR="007F1BF5" w:rsidRDefault="007F1BF5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C00C4B" w14:paraId="10EFABC5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16CB5103" w14:textId="601255A6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2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C00C4B" w14:paraId="6BF096EC" w14:textId="77777777" w:rsidTr="004D3C05">
        <w:trPr>
          <w:trHeight w:val="591"/>
        </w:trPr>
        <w:tc>
          <w:tcPr>
            <w:tcW w:w="3397" w:type="dxa"/>
          </w:tcPr>
          <w:p w14:paraId="559D6993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12E81169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C00C4B" w14:paraId="7CA77309" w14:textId="77777777" w:rsidTr="004D3C05">
        <w:trPr>
          <w:trHeight w:val="591"/>
        </w:trPr>
        <w:tc>
          <w:tcPr>
            <w:tcW w:w="3397" w:type="dxa"/>
          </w:tcPr>
          <w:p w14:paraId="07DADB44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721A792C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27D6DA6D" w14:textId="77777777" w:rsidTr="004D3C05">
        <w:trPr>
          <w:trHeight w:val="591"/>
        </w:trPr>
        <w:tc>
          <w:tcPr>
            <w:tcW w:w="3397" w:type="dxa"/>
          </w:tcPr>
          <w:p w14:paraId="3EF50965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59763B89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60FA3935" w14:textId="77777777" w:rsidTr="004D3C05">
        <w:trPr>
          <w:trHeight w:val="591"/>
        </w:trPr>
        <w:tc>
          <w:tcPr>
            <w:tcW w:w="3397" w:type="dxa"/>
          </w:tcPr>
          <w:p w14:paraId="78865166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53EDB309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45F67BCA" w14:textId="77777777" w:rsidTr="004D3C05">
        <w:trPr>
          <w:trHeight w:val="591"/>
        </w:trPr>
        <w:tc>
          <w:tcPr>
            <w:tcW w:w="3397" w:type="dxa"/>
          </w:tcPr>
          <w:p w14:paraId="7A719764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72C9E22B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209F2D39" w14:textId="77777777" w:rsidTr="004D3C05">
        <w:trPr>
          <w:trHeight w:val="591"/>
        </w:trPr>
        <w:tc>
          <w:tcPr>
            <w:tcW w:w="3397" w:type="dxa"/>
          </w:tcPr>
          <w:p w14:paraId="1BF7CB14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lastRenderedPageBreak/>
              <w:t>Henvisning til vedlegg med signert attest fra gjennomført leveranse:</w:t>
            </w:r>
          </w:p>
        </w:tc>
        <w:tc>
          <w:tcPr>
            <w:tcW w:w="6096" w:type="dxa"/>
          </w:tcPr>
          <w:p w14:paraId="0C3677D0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5AA8BF9A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C00C4B" w14:paraId="3981998A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5FAAE0DE" w14:textId="75FE2FCA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3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C00C4B" w14:paraId="642A753D" w14:textId="77777777" w:rsidTr="004D3C05">
        <w:trPr>
          <w:trHeight w:val="591"/>
        </w:trPr>
        <w:tc>
          <w:tcPr>
            <w:tcW w:w="3397" w:type="dxa"/>
          </w:tcPr>
          <w:p w14:paraId="3BEC0465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6871788C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C00C4B" w14:paraId="6371EA36" w14:textId="77777777" w:rsidTr="004D3C05">
        <w:trPr>
          <w:trHeight w:val="591"/>
        </w:trPr>
        <w:tc>
          <w:tcPr>
            <w:tcW w:w="3397" w:type="dxa"/>
          </w:tcPr>
          <w:p w14:paraId="4BE091F5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014C33F5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5A3D738C" w14:textId="77777777" w:rsidTr="004D3C05">
        <w:trPr>
          <w:trHeight w:val="591"/>
        </w:trPr>
        <w:tc>
          <w:tcPr>
            <w:tcW w:w="3397" w:type="dxa"/>
          </w:tcPr>
          <w:p w14:paraId="2432F9E7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52A9E184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425275BC" w14:textId="77777777" w:rsidTr="004D3C05">
        <w:trPr>
          <w:trHeight w:val="591"/>
        </w:trPr>
        <w:tc>
          <w:tcPr>
            <w:tcW w:w="3397" w:type="dxa"/>
          </w:tcPr>
          <w:p w14:paraId="02869F99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01A56CFA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3F95648E" w14:textId="77777777" w:rsidTr="004D3C05">
        <w:trPr>
          <w:trHeight w:val="591"/>
        </w:trPr>
        <w:tc>
          <w:tcPr>
            <w:tcW w:w="3397" w:type="dxa"/>
          </w:tcPr>
          <w:p w14:paraId="707B7FA2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4CDC6ED9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5334ADF2" w14:textId="77777777" w:rsidTr="004D3C05">
        <w:trPr>
          <w:trHeight w:val="591"/>
        </w:trPr>
        <w:tc>
          <w:tcPr>
            <w:tcW w:w="3397" w:type="dxa"/>
          </w:tcPr>
          <w:p w14:paraId="613F80BD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14:paraId="5C3AB4BD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18751B74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C00C4B" w14:paraId="4806F4B6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6F19B378" w14:textId="4148C7BB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4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C00C4B" w14:paraId="18DF2D5C" w14:textId="77777777" w:rsidTr="004D3C05">
        <w:trPr>
          <w:trHeight w:val="591"/>
        </w:trPr>
        <w:tc>
          <w:tcPr>
            <w:tcW w:w="3397" w:type="dxa"/>
          </w:tcPr>
          <w:p w14:paraId="4DE6B62B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26E77779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C00C4B" w14:paraId="4FED3409" w14:textId="77777777" w:rsidTr="004D3C05">
        <w:trPr>
          <w:trHeight w:val="591"/>
        </w:trPr>
        <w:tc>
          <w:tcPr>
            <w:tcW w:w="3397" w:type="dxa"/>
          </w:tcPr>
          <w:p w14:paraId="44DBD214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401710D3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69EA8EB4" w14:textId="77777777" w:rsidTr="004D3C05">
        <w:trPr>
          <w:trHeight w:val="591"/>
        </w:trPr>
        <w:tc>
          <w:tcPr>
            <w:tcW w:w="3397" w:type="dxa"/>
          </w:tcPr>
          <w:p w14:paraId="59F21EC0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389291A7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153A9263" w14:textId="77777777" w:rsidTr="004D3C05">
        <w:trPr>
          <w:trHeight w:val="591"/>
        </w:trPr>
        <w:tc>
          <w:tcPr>
            <w:tcW w:w="3397" w:type="dxa"/>
          </w:tcPr>
          <w:p w14:paraId="667183D4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2BDB4032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648A7C6A" w14:textId="77777777" w:rsidTr="004D3C05">
        <w:trPr>
          <w:trHeight w:val="591"/>
        </w:trPr>
        <w:tc>
          <w:tcPr>
            <w:tcW w:w="3397" w:type="dxa"/>
          </w:tcPr>
          <w:p w14:paraId="030E99BD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622C9CDC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4DEE6131" w14:textId="77777777" w:rsidTr="004D3C05">
        <w:trPr>
          <w:trHeight w:val="591"/>
        </w:trPr>
        <w:tc>
          <w:tcPr>
            <w:tcW w:w="3397" w:type="dxa"/>
          </w:tcPr>
          <w:p w14:paraId="2FD3CCD8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14:paraId="6B66483E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7B9DC84A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C00C4B" w14:paraId="7902CD23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5BEB9D6A" w14:textId="7D77FEC4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5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C00C4B" w14:paraId="08C9F33F" w14:textId="77777777" w:rsidTr="004D3C05">
        <w:trPr>
          <w:trHeight w:val="591"/>
        </w:trPr>
        <w:tc>
          <w:tcPr>
            <w:tcW w:w="3397" w:type="dxa"/>
          </w:tcPr>
          <w:p w14:paraId="7B84AB8D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2BB63988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C00C4B" w14:paraId="41A9ACF1" w14:textId="77777777" w:rsidTr="004D3C05">
        <w:trPr>
          <w:trHeight w:val="591"/>
        </w:trPr>
        <w:tc>
          <w:tcPr>
            <w:tcW w:w="3397" w:type="dxa"/>
          </w:tcPr>
          <w:p w14:paraId="46856D63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lastRenderedPageBreak/>
              <w:t>Tidsrom for gjennomføring:</w:t>
            </w:r>
          </w:p>
        </w:tc>
        <w:tc>
          <w:tcPr>
            <w:tcW w:w="6096" w:type="dxa"/>
          </w:tcPr>
          <w:p w14:paraId="07C23CF8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5AB7B493" w14:textId="77777777" w:rsidTr="004D3C05">
        <w:trPr>
          <w:trHeight w:val="591"/>
        </w:trPr>
        <w:tc>
          <w:tcPr>
            <w:tcW w:w="3397" w:type="dxa"/>
          </w:tcPr>
          <w:p w14:paraId="255C71E5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668A1796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02AAFE75" w14:textId="77777777" w:rsidTr="004D3C05">
        <w:trPr>
          <w:trHeight w:val="591"/>
        </w:trPr>
        <w:tc>
          <w:tcPr>
            <w:tcW w:w="3397" w:type="dxa"/>
          </w:tcPr>
          <w:p w14:paraId="5497587F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4D2AEBF5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410DD970" w14:textId="77777777" w:rsidTr="004D3C05">
        <w:trPr>
          <w:trHeight w:val="591"/>
        </w:trPr>
        <w:tc>
          <w:tcPr>
            <w:tcW w:w="3397" w:type="dxa"/>
          </w:tcPr>
          <w:p w14:paraId="74F089EB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4AE7FE26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C00C4B" w14:paraId="453AD0E9" w14:textId="77777777" w:rsidTr="004D3C05">
        <w:trPr>
          <w:trHeight w:val="591"/>
        </w:trPr>
        <w:tc>
          <w:tcPr>
            <w:tcW w:w="3397" w:type="dxa"/>
          </w:tcPr>
          <w:p w14:paraId="4B5B6B2A" w14:textId="77777777" w:rsidR="001979C1" w:rsidRPr="00D33C0E" w:rsidRDefault="008C6251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  <w:color w:val="D74E4E" w:themeColor="accent1"/>
              </w:rPr>
              <w:t>Henvisning til vedlegg med signert attest fra gjennomført leveranse:</w:t>
            </w:r>
          </w:p>
        </w:tc>
        <w:tc>
          <w:tcPr>
            <w:tcW w:w="6096" w:type="dxa"/>
          </w:tcPr>
          <w:p w14:paraId="0D2AFD0F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6CCBA7A7" w14:textId="77777777" w:rsidR="001979C1" w:rsidRPr="007B4FF2" w:rsidRDefault="001979C1" w:rsidP="001979C1">
      <w:pPr>
        <w:jc w:val="left"/>
      </w:pPr>
    </w:p>
    <w:sectPr w:rsidR="001979C1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3E24B5" w14:textId="77777777" w:rsidR="000228B6" w:rsidRDefault="008C6251" w:rsidP="00186E6B">
      <w:r>
        <w:separator/>
      </w:r>
    </w:p>
    <w:p w14:paraId="7B13050C" w14:textId="77777777" w:rsidR="000228B6" w:rsidRDefault="000228B6" w:rsidP="00186E6B"/>
    <w:p w14:paraId="23B5A0A3" w14:textId="77777777" w:rsidR="000228B6" w:rsidRDefault="000228B6" w:rsidP="00186E6B"/>
    <w:p w14:paraId="09E049B0" w14:textId="77777777" w:rsidR="000228B6" w:rsidRDefault="000228B6" w:rsidP="00186E6B"/>
  </w:endnote>
  <w:endnote w:type="continuationSeparator" w:id="0">
    <w:p w14:paraId="10BAA7BB" w14:textId="77777777" w:rsidR="000228B6" w:rsidRDefault="008C6251" w:rsidP="00186E6B">
      <w:r>
        <w:continuationSeparator/>
      </w:r>
    </w:p>
    <w:p w14:paraId="63C15F76" w14:textId="77777777" w:rsidR="000228B6" w:rsidRDefault="000228B6" w:rsidP="00186E6B"/>
    <w:p w14:paraId="0C782A5B" w14:textId="77777777" w:rsidR="000228B6" w:rsidRDefault="000228B6" w:rsidP="00186E6B"/>
    <w:p w14:paraId="78FD9B87" w14:textId="77777777" w:rsidR="000228B6" w:rsidRDefault="000228B6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8155F288-1589-4173-9C86-E97E67DB4F4D}"/>
    <w:embedBold r:id="rId2" w:fontKey="{12D3F055-F395-45CE-83A2-7D27506D05E5}"/>
    <w:embedItalic r:id="rId3" w:fontKey="{7631794E-F259-4B00-A929-0F7B5695154B}"/>
    <w:embedBoldItalic r:id="rId4" w:fontKey="{36E31C9B-C692-4A06-A668-A2763D3A24D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55D82E0-1500-4D19-9B0D-244846B28E1B}"/>
    <w:embedBold r:id="rId6" w:fontKey="{6EAC23AA-D2C1-4029-9536-F4301E8A8BBE}"/>
    <w:embedItalic r:id="rId7" w:fontKey="{854BE958-B433-4A19-81F7-4FE151313CEB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71D8B9BF-2F5B-40CD-8421-1035545F83CB}"/>
    <w:embedBold r:id="rId9" w:fontKey="{E16758DF-4D9A-4537-9C8F-D4112591EDE3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BA07C3DC-4C4B-4C9D-B948-AE90212A0A3D}"/>
    <w:embedItalic r:id="rId11" w:fontKey="{B51A5C38-B53A-4150-9C92-3B95E826DC3E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DB14CCEF-C36E-48F6-8CC0-5E5056379DB5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D1AEF30C-BFB2-48CA-B985-BB2BA73C0206}"/>
    <w:embedItalic r:id="rId14" w:fontKey="{35C1889A-73BD-4329-B88F-EC7799E34678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13052C52-CD86-43FC-A735-1B0629617B67}"/>
    <w:embedBold r:id="rId16" w:fontKey="{ADAB8C75-EA10-401B-8736-0E0E4346030B}"/>
    <w:embedItalic r:id="rId17" w:fontKey="{C45E9753-95D9-45F5-A2D7-9514DF7A2AA5}"/>
    <w:embedBoldItalic r:id="rId18" w:fontKey="{32EB1F19-41F2-4238-AF58-7ED36DB9815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2A002D6B-77E0-4EBE-B63B-6CEF5D88A0FD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E19C02D7-FC99-4A2C-BC52-126253A03AE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C00C4B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8C6251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C00C4B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8C6251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3</w:t>
          </w:r>
          <w:r w:rsidRPr="004A0B71">
            <w:rPr>
              <w:noProof/>
            </w:rPr>
            <w:fldChar w:fldCharType="end"/>
          </w:r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473956" w14:textId="77777777" w:rsidR="000228B6" w:rsidRDefault="008C6251" w:rsidP="00186E6B">
      <w:r>
        <w:separator/>
      </w:r>
    </w:p>
    <w:p w14:paraId="696F50A9" w14:textId="77777777" w:rsidR="000228B6" w:rsidRDefault="000228B6" w:rsidP="00186E6B"/>
    <w:p w14:paraId="6E765AFA" w14:textId="77777777" w:rsidR="000228B6" w:rsidRDefault="000228B6" w:rsidP="00186E6B"/>
  </w:footnote>
  <w:footnote w:type="continuationSeparator" w:id="0">
    <w:p w14:paraId="3AD623A7" w14:textId="77777777" w:rsidR="000228B6" w:rsidRDefault="008C6251" w:rsidP="00186E6B">
      <w:r>
        <w:continuationSeparator/>
      </w:r>
    </w:p>
    <w:p w14:paraId="44228E24" w14:textId="77777777" w:rsidR="000228B6" w:rsidRDefault="000228B6" w:rsidP="00186E6B"/>
    <w:p w14:paraId="7CB3D810" w14:textId="77777777" w:rsidR="000228B6" w:rsidRDefault="000228B6" w:rsidP="00186E6B"/>
    <w:p w14:paraId="1A74C79D" w14:textId="77777777" w:rsidR="000228B6" w:rsidRDefault="000228B6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59BE9" w14:textId="06529111" w:rsidR="0040632C" w:rsidRPr="00035ADF" w:rsidRDefault="00E2271F" w:rsidP="0040632C">
    <w:pPr>
      <w:pStyle w:val="Topp-ogbunntekst"/>
      <w:rPr>
        <w:sz w:val="17"/>
        <w:szCs w:val="17"/>
      </w:rPr>
    </w:pPr>
    <w:r>
      <w:rPr>
        <w:noProof/>
        <w:lang w:eastAsia="nb-NO"/>
      </w:rPr>
      <w:drawing>
        <wp:anchor distT="0" distB="0" distL="114300" distR="114300" simplePos="0" relativeHeight="251664384" behindDoc="0" locked="0" layoutInCell="1" allowOverlap="1" wp14:anchorId="2893F08D" wp14:editId="40C1858D">
          <wp:simplePos x="0" y="0"/>
          <wp:positionH relativeFrom="margin">
            <wp:posOffset>4819650</wp:posOffset>
          </wp:positionH>
          <wp:positionV relativeFrom="page">
            <wp:posOffset>459105</wp:posOffset>
          </wp:positionV>
          <wp:extent cx="1160780" cy="344137"/>
          <wp:effectExtent l="0" t="0" r="1270" b="0"/>
          <wp:wrapNone/>
          <wp:docPr id="1942465821" name="Bilde 2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Bilde 2" descr="Et bilde som inneholder Font, Grafikk, skjermbilde, logo&#10;&#10;KI-generert innhold kan være feil."/>
                  <pic:cNvPicPr/>
                </pic:nvPicPr>
                <pic:blipFill>
                  <a:blip r:embed="rId1" cstate="print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0780" cy="34413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6B842934" w14:textId="58CBBAAE" w:rsidR="00054BBD" w:rsidRPr="00012A17" w:rsidRDefault="00054BBD" w:rsidP="00054BBD">
    <w:pPr>
      <w:pStyle w:val="Topptekst"/>
      <w:rPr>
        <w:sz w:val="16"/>
        <w:szCs w:val="16"/>
      </w:rPr>
    </w:pPr>
    <w:r w:rsidRPr="00012A17">
      <w:rPr>
        <w:sz w:val="16"/>
        <w:szCs w:val="16"/>
      </w:rPr>
      <w:t>Driftsavtale med tilhørende kjøp av klienter og utstyr</w:t>
    </w:r>
  </w:p>
  <w:p w14:paraId="305A9DD1" w14:textId="29053E64" w:rsidR="0040632C" w:rsidRPr="00B35BFE" w:rsidRDefault="008C6251" w:rsidP="00B35BFE">
    <w:pPr>
      <w:jc w:val="left"/>
      <w:rPr>
        <w:sz w:val="16"/>
        <w:szCs w:val="16"/>
      </w:rPr>
    </w:pPr>
    <w:r w:rsidRPr="00B35BFE">
      <w:rPr>
        <w:sz w:val="16"/>
        <w:szCs w:val="16"/>
      </w:rPr>
      <w:t>Vedlegg</w:t>
    </w:r>
    <w:r w:rsidR="00054BBD">
      <w:rPr>
        <w:sz w:val="16"/>
        <w:szCs w:val="16"/>
      </w:rPr>
      <w:t xml:space="preserve"> 6</w:t>
    </w:r>
    <w:r w:rsidRPr="00B35BFE">
      <w:rPr>
        <w:color w:val="D74E4E" w:themeColor="accent1"/>
        <w:sz w:val="16"/>
        <w:szCs w:val="16"/>
      </w:rPr>
      <w:t xml:space="preserve"> </w:t>
    </w:r>
    <w:r w:rsidRPr="00B35BFE">
      <w:rPr>
        <w:sz w:val="16"/>
        <w:szCs w:val="16"/>
      </w:rPr>
      <w:t xml:space="preserve">– </w:t>
    </w:r>
    <w:r w:rsidR="00937D33">
      <w:rPr>
        <w:sz w:val="16"/>
        <w:szCs w:val="16"/>
      </w:rPr>
      <w:t>Referansebeskrivelser</w:t>
    </w:r>
  </w:p>
  <w:p w14:paraId="53ACFA64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3ABBDB02" w:rsidR="00DF22C7" w:rsidRPr="00035ADF" w:rsidRDefault="00E2271F" w:rsidP="00DF22C7">
    <w:pPr>
      <w:pStyle w:val="Topp-ogbunntekst"/>
      <w:rPr>
        <w:sz w:val="17"/>
        <w:szCs w:val="17"/>
      </w:rPr>
    </w:pPr>
    <w:r>
      <w:rPr>
        <w:noProof/>
        <w:lang w:eastAsia="nb-NO"/>
      </w:rPr>
      <w:drawing>
        <wp:anchor distT="0" distB="0" distL="114300" distR="114300" simplePos="0" relativeHeight="251662336" behindDoc="0" locked="0" layoutInCell="1" allowOverlap="1" wp14:anchorId="53CDAFF2" wp14:editId="0FB929E3">
          <wp:simplePos x="0" y="0"/>
          <wp:positionH relativeFrom="margin">
            <wp:align>right</wp:align>
          </wp:positionH>
          <wp:positionV relativeFrom="page">
            <wp:posOffset>401955</wp:posOffset>
          </wp:positionV>
          <wp:extent cx="1160780" cy="344137"/>
          <wp:effectExtent l="0" t="0" r="1270" b="0"/>
          <wp:wrapNone/>
          <wp:docPr id="33" name="Bilde 2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Bilde 2" descr="Et bilde som inneholder Font, Grafikk, skjermbilde, logo&#10;&#10;KI-generert innhold kan være feil."/>
                  <pic:cNvPicPr/>
                </pic:nvPicPr>
                <pic:blipFill>
                  <a:blip r:embed="rId1" cstate="print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0780" cy="34413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C619F3B" w14:textId="77777777" w:rsidR="00054BBD" w:rsidRPr="00012A17" w:rsidRDefault="00054BBD" w:rsidP="00054BBD">
    <w:pPr>
      <w:pStyle w:val="Topptekst"/>
      <w:rPr>
        <w:sz w:val="16"/>
        <w:szCs w:val="16"/>
      </w:rPr>
    </w:pPr>
    <w:r w:rsidRPr="00012A17">
      <w:rPr>
        <w:sz w:val="16"/>
        <w:szCs w:val="16"/>
      </w:rPr>
      <w:t>Driftsavtale med tilhørende kjøp av klienter og utstyr</w:t>
    </w:r>
  </w:p>
  <w:p w14:paraId="4A1C40FB" w14:textId="0ACFC14D" w:rsidR="00E9590A" w:rsidRPr="00B35BFE" w:rsidRDefault="008C6251" w:rsidP="00B35BFE">
    <w:pPr>
      <w:jc w:val="left"/>
      <w:rPr>
        <w:sz w:val="16"/>
        <w:szCs w:val="16"/>
      </w:rPr>
    </w:pPr>
    <w:r w:rsidRPr="00B35BFE">
      <w:rPr>
        <w:sz w:val="16"/>
        <w:szCs w:val="16"/>
      </w:rPr>
      <w:t>Vedlegg</w:t>
    </w:r>
    <w:r w:rsidR="00054BBD">
      <w:rPr>
        <w:sz w:val="16"/>
        <w:szCs w:val="16"/>
      </w:rPr>
      <w:t xml:space="preserve"> 6</w:t>
    </w:r>
    <w:r w:rsidRPr="00B35BFE">
      <w:rPr>
        <w:color w:val="D74E4E" w:themeColor="accent1"/>
        <w:sz w:val="16"/>
        <w:szCs w:val="16"/>
      </w:rPr>
      <w:t xml:space="preserve"> </w:t>
    </w:r>
    <w:r w:rsidRPr="00B35BFE">
      <w:rPr>
        <w:sz w:val="16"/>
        <w:szCs w:val="16"/>
      </w:rPr>
      <w:t xml:space="preserve">– </w:t>
    </w:r>
    <w:r w:rsidR="00937D33">
      <w:rPr>
        <w:sz w:val="16"/>
        <w:szCs w:val="16"/>
      </w:rPr>
      <w:t>Referansebeskrivelser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D9AE86A6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04F20A4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79AEDB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4C42B5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AF077B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78BB3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0269FC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EC6878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85464A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4F4A613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F2649B4" w:tentative="1">
      <w:start w:val="1"/>
      <w:numFmt w:val="lowerLetter"/>
      <w:lvlText w:val="%2."/>
      <w:lvlJc w:val="left"/>
      <w:pPr>
        <w:ind w:left="1440" w:hanging="360"/>
      </w:pPr>
    </w:lvl>
    <w:lvl w:ilvl="2" w:tplc="06565B22" w:tentative="1">
      <w:start w:val="1"/>
      <w:numFmt w:val="lowerRoman"/>
      <w:lvlText w:val="%3."/>
      <w:lvlJc w:val="right"/>
      <w:pPr>
        <w:ind w:left="2160" w:hanging="180"/>
      </w:pPr>
    </w:lvl>
    <w:lvl w:ilvl="3" w:tplc="8E9A3B08" w:tentative="1">
      <w:start w:val="1"/>
      <w:numFmt w:val="decimal"/>
      <w:lvlText w:val="%4."/>
      <w:lvlJc w:val="left"/>
      <w:pPr>
        <w:ind w:left="2880" w:hanging="360"/>
      </w:pPr>
    </w:lvl>
    <w:lvl w:ilvl="4" w:tplc="31B8C80E" w:tentative="1">
      <w:start w:val="1"/>
      <w:numFmt w:val="lowerLetter"/>
      <w:lvlText w:val="%5."/>
      <w:lvlJc w:val="left"/>
      <w:pPr>
        <w:ind w:left="3600" w:hanging="360"/>
      </w:pPr>
    </w:lvl>
    <w:lvl w:ilvl="5" w:tplc="6ABE8F70" w:tentative="1">
      <w:start w:val="1"/>
      <w:numFmt w:val="lowerRoman"/>
      <w:lvlText w:val="%6."/>
      <w:lvlJc w:val="right"/>
      <w:pPr>
        <w:ind w:left="4320" w:hanging="180"/>
      </w:pPr>
    </w:lvl>
    <w:lvl w:ilvl="6" w:tplc="252691D4" w:tentative="1">
      <w:start w:val="1"/>
      <w:numFmt w:val="decimal"/>
      <w:lvlText w:val="%7."/>
      <w:lvlJc w:val="left"/>
      <w:pPr>
        <w:ind w:left="5040" w:hanging="360"/>
      </w:pPr>
    </w:lvl>
    <w:lvl w:ilvl="7" w:tplc="E2BCC4AE" w:tentative="1">
      <w:start w:val="1"/>
      <w:numFmt w:val="lowerLetter"/>
      <w:lvlText w:val="%8."/>
      <w:lvlJc w:val="left"/>
      <w:pPr>
        <w:ind w:left="5760" w:hanging="360"/>
      </w:pPr>
    </w:lvl>
    <w:lvl w:ilvl="8" w:tplc="012EB06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8570BB0A">
      <w:start w:val="1"/>
      <w:numFmt w:val="lowerLetter"/>
      <w:lvlText w:val="%1)"/>
      <w:lvlJc w:val="left"/>
      <w:pPr>
        <w:ind w:left="720" w:hanging="360"/>
      </w:pPr>
    </w:lvl>
    <w:lvl w:ilvl="1" w:tplc="19FA0F88" w:tentative="1">
      <w:start w:val="1"/>
      <w:numFmt w:val="lowerLetter"/>
      <w:lvlText w:val="%2."/>
      <w:lvlJc w:val="left"/>
      <w:pPr>
        <w:ind w:left="1440" w:hanging="360"/>
      </w:pPr>
    </w:lvl>
    <w:lvl w:ilvl="2" w:tplc="55B46778" w:tentative="1">
      <w:start w:val="1"/>
      <w:numFmt w:val="lowerRoman"/>
      <w:lvlText w:val="%3."/>
      <w:lvlJc w:val="right"/>
      <w:pPr>
        <w:ind w:left="2160" w:hanging="180"/>
      </w:pPr>
    </w:lvl>
    <w:lvl w:ilvl="3" w:tplc="DC14A254" w:tentative="1">
      <w:start w:val="1"/>
      <w:numFmt w:val="decimal"/>
      <w:lvlText w:val="%4."/>
      <w:lvlJc w:val="left"/>
      <w:pPr>
        <w:ind w:left="2880" w:hanging="360"/>
      </w:pPr>
    </w:lvl>
    <w:lvl w:ilvl="4" w:tplc="0D2C8B08" w:tentative="1">
      <w:start w:val="1"/>
      <w:numFmt w:val="lowerLetter"/>
      <w:lvlText w:val="%5."/>
      <w:lvlJc w:val="left"/>
      <w:pPr>
        <w:ind w:left="3600" w:hanging="360"/>
      </w:pPr>
    </w:lvl>
    <w:lvl w:ilvl="5" w:tplc="189C899A" w:tentative="1">
      <w:start w:val="1"/>
      <w:numFmt w:val="lowerRoman"/>
      <w:lvlText w:val="%6."/>
      <w:lvlJc w:val="right"/>
      <w:pPr>
        <w:ind w:left="4320" w:hanging="180"/>
      </w:pPr>
    </w:lvl>
    <w:lvl w:ilvl="6" w:tplc="51FCB262" w:tentative="1">
      <w:start w:val="1"/>
      <w:numFmt w:val="decimal"/>
      <w:lvlText w:val="%7."/>
      <w:lvlJc w:val="left"/>
      <w:pPr>
        <w:ind w:left="5040" w:hanging="360"/>
      </w:pPr>
    </w:lvl>
    <w:lvl w:ilvl="7" w:tplc="F5D2408A" w:tentative="1">
      <w:start w:val="1"/>
      <w:numFmt w:val="lowerLetter"/>
      <w:lvlText w:val="%8."/>
      <w:lvlJc w:val="left"/>
      <w:pPr>
        <w:ind w:left="5760" w:hanging="360"/>
      </w:pPr>
    </w:lvl>
    <w:lvl w:ilvl="8" w:tplc="4012697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5A9ED37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436E690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D2A87D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1C6E04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E7E1A6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2CC0E3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3F0D73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CF6D2D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D36207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8732F90A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A98ABE3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504E5B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EA090C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CEE25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01C0E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7027A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5403D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FCAF11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03D692EE">
      <w:start w:val="1"/>
      <w:numFmt w:val="decimal"/>
      <w:lvlText w:val="%1."/>
      <w:lvlJc w:val="left"/>
      <w:pPr>
        <w:ind w:left="1428" w:hanging="360"/>
      </w:pPr>
    </w:lvl>
    <w:lvl w:ilvl="1" w:tplc="351E2D9C" w:tentative="1">
      <w:start w:val="1"/>
      <w:numFmt w:val="lowerLetter"/>
      <w:lvlText w:val="%2."/>
      <w:lvlJc w:val="left"/>
      <w:pPr>
        <w:ind w:left="2148" w:hanging="360"/>
      </w:pPr>
    </w:lvl>
    <w:lvl w:ilvl="2" w:tplc="3514B348" w:tentative="1">
      <w:start w:val="1"/>
      <w:numFmt w:val="lowerRoman"/>
      <w:lvlText w:val="%3."/>
      <w:lvlJc w:val="right"/>
      <w:pPr>
        <w:ind w:left="2868" w:hanging="180"/>
      </w:pPr>
    </w:lvl>
    <w:lvl w:ilvl="3" w:tplc="75941850" w:tentative="1">
      <w:start w:val="1"/>
      <w:numFmt w:val="decimal"/>
      <w:lvlText w:val="%4."/>
      <w:lvlJc w:val="left"/>
      <w:pPr>
        <w:ind w:left="3588" w:hanging="360"/>
      </w:pPr>
    </w:lvl>
    <w:lvl w:ilvl="4" w:tplc="322E5502" w:tentative="1">
      <w:start w:val="1"/>
      <w:numFmt w:val="lowerLetter"/>
      <w:lvlText w:val="%5."/>
      <w:lvlJc w:val="left"/>
      <w:pPr>
        <w:ind w:left="4308" w:hanging="360"/>
      </w:pPr>
    </w:lvl>
    <w:lvl w:ilvl="5" w:tplc="ACC82626" w:tentative="1">
      <w:start w:val="1"/>
      <w:numFmt w:val="lowerRoman"/>
      <w:lvlText w:val="%6."/>
      <w:lvlJc w:val="right"/>
      <w:pPr>
        <w:ind w:left="5028" w:hanging="180"/>
      </w:pPr>
    </w:lvl>
    <w:lvl w:ilvl="6" w:tplc="C8889B78" w:tentative="1">
      <w:start w:val="1"/>
      <w:numFmt w:val="decimal"/>
      <w:lvlText w:val="%7."/>
      <w:lvlJc w:val="left"/>
      <w:pPr>
        <w:ind w:left="5748" w:hanging="360"/>
      </w:pPr>
    </w:lvl>
    <w:lvl w:ilvl="7" w:tplc="E236F5E2" w:tentative="1">
      <w:start w:val="1"/>
      <w:numFmt w:val="lowerLetter"/>
      <w:lvlText w:val="%8."/>
      <w:lvlJc w:val="left"/>
      <w:pPr>
        <w:ind w:left="6468" w:hanging="360"/>
      </w:pPr>
    </w:lvl>
    <w:lvl w:ilvl="8" w:tplc="9E9C6CC6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C1CA08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286400E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77EAD6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A081D6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EEEE5A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1EE3D0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A00C87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16CFF2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58848D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FEB866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49A9C1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0A0086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DDAB5B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144B4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A1E974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B84F7D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902359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E78E97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0A00F4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F3466E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AA2F81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1C0306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358020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8A6B71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DC2414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C6813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CC4774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F46EAE0C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8B82A05C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5A028D0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9B78EC9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40323FA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CCD82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7DA1B7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3378F84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06E88B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7BDF"/>
    <w:rsid w:val="00022553"/>
    <w:rsid w:val="000228B6"/>
    <w:rsid w:val="0003165C"/>
    <w:rsid w:val="00032B93"/>
    <w:rsid w:val="00035ADF"/>
    <w:rsid w:val="00054A7F"/>
    <w:rsid w:val="00054BBD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2F9B"/>
    <w:rsid w:val="00184B34"/>
    <w:rsid w:val="00186E6B"/>
    <w:rsid w:val="00193A9B"/>
    <w:rsid w:val="001940AE"/>
    <w:rsid w:val="001979C1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95BFF"/>
    <w:rsid w:val="004A0B71"/>
    <w:rsid w:val="004A3FFC"/>
    <w:rsid w:val="004B4364"/>
    <w:rsid w:val="004B4C1D"/>
    <w:rsid w:val="004C05DB"/>
    <w:rsid w:val="004C6029"/>
    <w:rsid w:val="004D1238"/>
    <w:rsid w:val="004D3C05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0CA9"/>
    <w:rsid w:val="0071317C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1BF5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6251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37D33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15925"/>
    <w:rsid w:val="00B20765"/>
    <w:rsid w:val="00B21829"/>
    <w:rsid w:val="00B35BFE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0C4B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66BBB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3C0E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271F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B6085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B7FDE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79C1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73ED6E0FA563D47BEAB213591601422" ma:contentTypeVersion="3" ma:contentTypeDescription="Create a new document." ma:contentTypeScope="" ma:versionID="eddb54608ff8b35e087d47192585d079">
  <xsd:schema xmlns:xsd="http://www.w3.org/2001/XMLSchema" xmlns:xs="http://www.w3.org/2001/XMLSchema" xmlns:p="http://schemas.microsoft.com/office/2006/metadata/properties" xmlns:ns2="35528cf3-2966-42b1-9555-acbc4d76d41c" targetNamespace="http://schemas.microsoft.com/office/2006/metadata/properties" ma:root="true" ma:fieldsID="7987d931edc9f499c7bb53710bd812ac" ns2:_="">
    <xsd:import namespace="35528cf3-2966-42b1-9555-acbc4d76d41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528cf3-2966-42b1-9555-acbc4d76d41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purl.org/dc/terms/"/>
    <ds:schemaRef ds:uri="http://schemas.microsoft.com/office/2006/documentManagement/types"/>
    <ds:schemaRef ds:uri="http://purl.org/dc/elements/1.1/"/>
    <ds:schemaRef ds:uri="35528cf3-2966-42b1-9555-acbc4d76d41c"/>
    <ds:schemaRef ds:uri="http://schemas.microsoft.com/office/2006/metadata/properties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470646C-444E-49BD-AEC9-AD9335FB0B25}"/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Inventura.dotx</Template>
  <TotalTime>197</TotalTime>
  <Pages>3</Pages>
  <Words>356</Words>
  <Characters>1893</Characters>
  <Application>Microsoft Office Word</Application>
  <DocSecurity>0</DocSecurity>
  <Lines>15</Lines>
  <Paragraphs>4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Referansebeskrivelser</vt:lpstr>
    </vt:vector>
  </TitlesOfParts>
  <Company/>
  <LinksUpToDate>false</LinksUpToDate>
  <CharactersWithSpaces>2245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Referansebeskrivelser</dc:title>
  <dc:creator>Helene Winther Dahl</dc:creator>
  <cp:lastModifiedBy>Hilde  Bjørkmann</cp:lastModifiedBy>
  <cp:revision>71</cp:revision>
  <dcterms:created xsi:type="dcterms:W3CDTF">2021-01-21T15:10:00Z</dcterms:created>
  <dcterms:modified xsi:type="dcterms:W3CDTF">2026-06-01T14:18:00Z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0x010100C73ED6E0FA563D47BEAB213591601422</vt:lpwstr>
  </property>
</Properties>
</file>